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71D1D" w14:textId="77777777" w:rsidR="00286E64" w:rsidRDefault="00286E64" w:rsidP="00286E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Robert PLOMPTON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1164C44B" w14:textId="77777777" w:rsidR="00286E64" w:rsidRDefault="00286E64" w:rsidP="00286E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Gentleman.</w:t>
      </w:r>
    </w:p>
    <w:p w14:paraId="61CB3428" w14:textId="77777777" w:rsidR="00286E64" w:rsidRDefault="00286E64" w:rsidP="00286E64">
      <w:pPr>
        <w:rPr>
          <w:rFonts w:ascii="Times New Roman" w:hAnsi="Times New Roman" w:cs="Times New Roman"/>
          <w:sz w:val="24"/>
          <w:szCs w:val="24"/>
        </w:rPr>
      </w:pPr>
    </w:p>
    <w:p w14:paraId="4B9CC43D" w14:textId="77777777" w:rsidR="00286E64" w:rsidRDefault="00286E64" w:rsidP="00286E64">
      <w:pPr>
        <w:rPr>
          <w:rFonts w:ascii="Times New Roman" w:hAnsi="Times New Roman" w:cs="Times New Roman"/>
          <w:sz w:val="24"/>
          <w:szCs w:val="24"/>
        </w:rPr>
      </w:pPr>
    </w:p>
    <w:p w14:paraId="58212C9A" w14:textId="77777777" w:rsidR="00286E64" w:rsidRDefault="00286E64" w:rsidP="00286E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became a Freeman by redemption.   (R.F.Y.p.213)</w:t>
      </w:r>
    </w:p>
    <w:p w14:paraId="0BB904FD" w14:textId="77777777" w:rsidR="00286E64" w:rsidRDefault="00286E64" w:rsidP="00286E64">
      <w:pPr>
        <w:rPr>
          <w:rFonts w:ascii="Times New Roman" w:hAnsi="Times New Roman" w:cs="Times New Roman"/>
          <w:sz w:val="24"/>
          <w:szCs w:val="24"/>
        </w:rPr>
      </w:pPr>
    </w:p>
    <w:p w14:paraId="540106BF" w14:textId="77777777" w:rsidR="00286E64" w:rsidRDefault="00286E64" w:rsidP="00286E64">
      <w:pPr>
        <w:rPr>
          <w:rFonts w:ascii="Times New Roman" w:hAnsi="Times New Roman" w:cs="Times New Roman"/>
          <w:sz w:val="24"/>
          <w:szCs w:val="24"/>
        </w:rPr>
      </w:pPr>
    </w:p>
    <w:p w14:paraId="466CA700" w14:textId="77777777" w:rsidR="00286E64" w:rsidRDefault="00286E64" w:rsidP="00286E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2018</w:t>
      </w:r>
    </w:p>
    <w:p w14:paraId="45785AD6" w14:textId="77777777" w:rsidR="006B2F86" w:rsidRPr="00E71FC3" w:rsidRDefault="00286E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1C4B1" w14:textId="77777777" w:rsidR="00286E64" w:rsidRDefault="00286E64" w:rsidP="00E71FC3">
      <w:r>
        <w:separator/>
      </w:r>
    </w:p>
  </w:endnote>
  <w:endnote w:type="continuationSeparator" w:id="0">
    <w:p w14:paraId="4AA51FF0" w14:textId="77777777" w:rsidR="00286E64" w:rsidRDefault="00286E6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E83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1AF1E" w14:textId="77777777" w:rsidR="00286E64" w:rsidRDefault="00286E64" w:rsidP="00E71FC3">
      <w:r>
        <w:separator/>
      </w:r>
    </w:p>
  </w:footnote>
  <w:footnote w:type="continuationSeparator" w:id="0">
    <w:p w14:paraId="5F381247" w14:textId="77777777" w:rsidR="00286E64" w:rsidRDefault="00286E6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E64"/>
    <w:rsid w:val="001A7C09"/>
    <w:rsid w:val="00286E6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65169"/>
  <w15:chartTrackingRefBased/>
  <w15:docId w15:val="{4FEF01EC-6B44-404F-9656-9079FC1CC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6E6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2018-11-18T14:59:00Z</dcterms:created>
  <dcterms:modified xsi:type="dcterms:W3CDTF">2018-11-18T15:00:00Z</dcterms:modified>
</cp:coreProperties>
</file>